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052" w:rsidRPr="00712237" w:rsidRDefault="00DF6052" w:rsidP="000F4275">
      <w:pPr>
        <w:jc w:val="center"/>
        <w:rPr>
          <w:rFonts w:ascii="黑体" w:eastAsia="黑体" w:hAnsi="黑体" w:cs="Times New Roman"/>
          <w:sz w:val="36"/>
          <w:szCs w:val="36"/>
        </w:rPr>
      </w:pPr>
      <w:r w:rsidRPr="00712237">
        <w:rPr>
          <w:rFonts w:ascii="黑体" w:eastAsia="黑体" w:hAnsi="黑体" w:cs="黑体" w:hint="eastAsia"/>
          <w:sz w:val="36"/>
          <w:szCs w:val="36"/>
        </w:rPr>
        <w:t>网上</w:t>
      </w:r>
      <w:r>
        <w:rPr>
          <w:rFonts w:ascii="黑体" w:eastAsia="黑体" w:hAnsi="黑体" w:cs="黑体" w:hint="eastAsia"/>
          <w:sz w:val="36"/>
          <w:szCs w:val="36"/>
        </w:rPr>
        <w:t>成交</w:t>
      </w:r>
      <w:r w:rsidRPr="00712237">
        <w:rPr>
          <w:rFonts w:ascii="黑体" w:eastAsia="黑体" w:hAnsi="黑体" w:cs="黑体" w:hint="eastAsia"/>
          <w:sz w:val="36"/>
          <w:szCs w:val="36"/>
        </w:rPr>
        <w:t>后竞得人须提供的审核资料</w:t>
      </w:r>
    </w:p>
    <w:p w:rsidR="00DF6052" w:rsidRDefault="00DF6052" w:rsidP="000F4275">
      <w:pPr>
        <w:jc w:val="center"/>
        <w:rPr>
          <w:rFonts w:cs="Times New Roman"/>
          <w:b/>
          <w:bCs/>
          <w:sz w:val="36"/>
          <w:szCs w:val="36"/>
        </w:rPr>
      </w:pPr>
    </w:p>
    <w:p w:rsidR="00DF6052" w:rsidRDefault="00DF6052" w:rsidP="00050940">
      <w:pPr>
        <w:jc w:val="left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网上交易系统下载：</w:t>
      </w:r>
    </w:p>
    <w:p w:rsidR="00DF6052" w:rsidRPr="00712237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 w:rsidRPr="00712237">
        <w:rPr>
          <w:rFonts w:ascii="仿宋" w:eastAsia="仿宋" w:hAnsi="仿宋" w:cs="仿宋"/>
          <w:sz w:val="30"/>
          <w:szCs w:val="30"/>
        </w:rPr>
        <w:t>1</w:t>
      </w:r>
      <w:r w:rsidRPr="00712237">
        <w:rPr>
          <w:rFonts w:ascii="仿宋" w:eastAsia="仿宋" w:hAnsi="仿宋" w:cs="仿宋" w:hint="eastAsia"/>
          <w:sz w:val="30"/>
          <w:szCs w:val="30"/>
        </w:rPr>
        <w:t>、竞买申请书</w:t>
      </w:r>
    </w:p>
    <w:p w:rsidR="00DF6052" w:rsidRPr="00712237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 w:rsidRPr="00712237">
        <w:rPr>
          <w:rFonts w:ascii="仿宋" w:eastAsia="仿宋" w:hAnsi="仿宋" w:cs="仿宋"/>
          <w:sz w:val="30"/>
          <w:szCs w:val="30"/>
        </w:rPr>
        <w:t>2</w:t>
      </w:r>
      <w:r w:rsidRPr="00712237">
        <w:rPr>
          <w:rFonts w:ascii="仿宋" w:eastAsia="仿宋" w:hAnsi="仿宋" w:cs="仿宋" w:hint="eastAsia"/>
          <w:sz w:val="30"/>
          <w:szCs w:val="30"/>
        </w:rPr>
        <w:t>、竞买声明书</w:t>
      </w:r>
    </w:p>
    <w:p w:rsidR="00DF6052" w:rsidRPr="00712237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 w:rsidRPr="00712237">
        <w:rPr>
          <w:rFonts w:ascii="仿宋" w:eastAsia="仿宋" w:hAnsi="仿宋" w:cs="仿宋"/>
          <w:sz w:val="30"/>
          <w:szCs w:val="30"/>
        </w:rPr>
        <w:t>3</w:t>
      </w:r>
      <w:r w:rsidRPr="00712237">
        <w:rPr>
          <w:rFonts w:ascii="仿宋" w:eastAsia="仿宋" w:hAnsi="仿宋" w:cs="仿宋" w:hint="eastAsia"/>
          <w:sz w:val="30"/>
          <w:szCs w:val="30"/>
        </w:rPr>
        <w:t>、竞得人入选通知书</w:t>
      </w:r>
    </w:p>
    <w:p w:rsidR="00DF6052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 w:rsidRPr="00712237">
        <w:rPr>
          <w:rFonts w:ascii="仿宋" w:eastAsia="仿宋" w:hAnsi="仿宋" w:cs="仿宋"/>
          <w:sz w:val="30"/>
          <w:szCs w:val="30"/>
        </w:rPr>
        <w:t>4</w:t>
      </w:r>
      <w:r w:rsidRPr="00712237">
        <w:rPr>
          <w:rFonts w:ascii="仿宋" w:eastAsia="仿宋" w:hAnsi="仿宋" w:cs="仿宋" w:hint="eastAsia"/>
          <w:sz w:val="30"/>
          <w:szCs w:val="30"/>
        </w:rPr>
        <w:t>、竞买资格确认书</w:t>
      </w:r>
    </w:p>
    <w:p w:rsidR="00DF6052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、</w:t>
      </w:r>
      <w:r w:rsidRPr="00036284">
        <w:rPr>
          <w:rFonts w:ascii="仿宋" w:eastAsia="仿宋" w:hAnsi="仿宋" w:cs="仿宋" w:hint="eastAsia"/>
          <w:sz w:val="30"/>
          <w:szCs w:val="30"/>
        </w:rPr>
        <w:t>拟成立新公司申请书</w:t>
      </w:r>
    </w:p>
    <w:p w:rsidR="00DF6052" w:rsidRPr="00036284" w:rsidRDefault="00DF6052" w:rsidP="00036284">
      <w:pPr>
        <w:jc w:val="lef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6</w:t>
      </w:r>
      <w:r w:rsidRPr="00036284">
        <w:rPr>
          <w:rFonts w:ascii="仿宋" w:eastAsia="仿宋" w:hAnsi="仿宋" w:cs="仿宋" w:hint="eastAsia"/>
          <w:sz w:val="30"/>
          <w:szCs w:val="30"/>
        </w:rPr>
        <w:t>、授权委托书</w:t>
      </w:r>
    </w:p>
    <w:p w:rsidR="00DF6052" w:rsidRPr="00712237" w:rsidRDefault="00DF6052" w:rsidP="00036284">
      <w:pPr>
        <w:jc w:val="lef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7</w:t>
      </w:r>
      <w:r w:rsidRPr="00036284">
        <w:rPr>
          <w:rFonts w:ascii="仿宋" w:eastAsia="仿宋" w:hAnsi="仿宋" w:cs="仿宋" w:hint="eastAsia"/>
          <w:sz w:val="30"/>
          <w:szCs w:val="30"/>
        </w:rPr>
        <w:t>、法人代表身份证明书</w:t>
      </w:r>
    </w:p>
    <w:p w:rsidR="00DF6052" w:rsidRPr="00036284" w:rsidRDefault="00DF6052" w:rsidP="000F4275">
      <w:pPr>
        <w:jc w:val="left"/>
        <w:rPr>
          <w:rFonts w:cs="Times New Roman"/>
          <w:b/>
          <w:bCs/>
          <w:sz w:val="36"/>
          <w:szCs w:val="36"/>
        </w:rPr>
      </w:pPr>
      <w:r w:rsidRPr="00036284">
        <w:rPr>
          <w:rFonts w:cs="宋体" w:hint="eastAsia"/>
          <w:b/>
          <w:bCs/>
          <w:sz w:val="36"/>
          <w:szCs w:val="36"/>
        </w:rPr>
        <w:t>竞得人提供：</w:t>
      </w:r>
    </w:p>
    <w:p w:rsidR="00DF6052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 w:rsidRPr="00712237">
        <w:rPr>
          <w:rFonts w:ascii="仿宋" w:eastAsia="仿宋" w:hAnsi="仿宋" w:cs="仿宋"/>
          <w:sz w:val="30"/>
          <w:szCs w:val="30"/>
        </w:rPr>
        <w:t>1</w:t>
      </w:r>
      <w:r w:rsidRPr="00712237">
        <w:rPr>
          <w:rFonts w:ascii="仿宋" w:eastAsia="仿宋" w:hAnsi="仿宋" w:cs="仿宋" w:hint="eastAsia"/>
          <w:sz w:val="30"/>
          <w:szCs w:val="30"/>
        </w:rPr>
        <w:t>、营业执照</w:t>
      </w:r>
    </w:p>
    <w:p w:rsidR="00DF6052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、法人代表或受委托人的身份证及复印件</w:t>
      </w:r>
    </w:p>
    <w:p w:rsidR="00DF6052" w:rsidRDefault="00DF6052" w:rsidP="000F4275">
      <w:pPr>
        <w:jc w:val="lef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、公司章程和股东决议（需工商提供或网上下载</w:t>
      </w: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）</w:t>
      </w:r>
    </w:p>
    <w:p w:rsidR="00DF6052" w:rsidRPr="00036284" w:rsidRDefault="00DF6052" w:rsidP="000F4275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注：</w:t>
      </w:r>
      <w:r w:rsidRPr="00036284">
        <w:rPr>
          <w:rFonts w:ascii="仿宋" w:eastAsia="仿宋" w:hAnsi="仿宋" w:cs="仿宋" w:hint="eastAsia"/>
          <w:sz w:val="28"/>
          <w:szCs w:val="28"/>
        </w:rPr>
        <w:t>竞得人到</w:t>
      </w:r>
      <w:r>
        <w:rPr>
          <w:rFonts w:ascii="仿宋" w:eastAsia="仿宋" w:hAnsi="仿宋" w:cs="仿宋" w:hint="eastAsia"/>
          <w:sz w:val="28"/>
          <w:szCs w:val="28"/>
        </w:rPr>
        <w:t>现场审核须带公章，所有资料须盖公章</w:t>
      </w:r>
    </w:p>
    <w:sectPr w:rsidR="00DF6052" w:rsidRPr="00036284" w:rsidSect="00084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052" w:rsidRDefault="00DF6052" w:rsidP="00F16D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F6052" w:rsidRDefault="00DF6052" w:rsidP="00F16D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052" w:rsidRDefault="00DF6052" w:rsidP="00F16D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F6052" w:rsidRDefault="00DF6052" w:rsidP="00F16D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275"/>
    <w:rsid w:val="00036284"/>
    <w:rsid w:val="00050940"/>
    <w:rsid w:val="0008446A"/>
    <w:rsid w:val="000F4275"/>
    <w:rsid w:val="005E31D9"/>
    <w:rsid w:val="0061751D"/>
    <w:rsid w:val="00712237"/>
    <w:rsid w:val="008726E3"/>
    <w:rsid w:val="00C052D2"/>
    <w:rsid w:val="00C64FC6"/>
    <w:rsid w:val="00D224B0"/>
    <w:rsid w:val="00DF6052"/>
    <w:rsid w:val="00F16DF2"/>
    <w:rsid w:val="00FE2F37"/>
    <w:rsid w:val="00F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46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16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6DF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16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16D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1</Pages>
  <Words>26</Words>
  <Characters>153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张钢杰</dc:creator>
  <cp:keywords/>
  <dc:description/>
  <cp:lastModifiedBy>何丽君</cp:lastModifiedBy>
  <cp:revision>6</cp:revision>
  <cp:lastPrinted>2018-01-19T03:14:00Z</cp:lastPrinted>
  <dcterms:created xsi:type="dcterms:W3CDTF">2018-01-19T00:23:00Z</dcterms:created>
  <dcterms:modified xsi:type="dcterms:W3CDTF">2019-12-04T06:42:00Z</dcterms:modified>
</cp:coreProperties>
</file>